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7E9" w:rsidRDefault="005B17E9" w:rsidP="005B1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YONGE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B17E9" w:rsidRDefault="005B17E9" w:rsidP="005B17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17E9" w:rsidRDefault="005B17E9" w:rsidP="005B17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17E9" w:rsidRDefault="005B17E9" w:rsidP="005B1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Botesdale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Suffolk,</w:t>
      </w:r>
    </w:p>
    <w:p w:rsidR="005B17E9" w:rsidRDefault="005B17E9" w:rsidP="005B1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John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Hastynges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d.1375) and his son, </w:t>
      </w:r>
    </w:p>
    <w:p w:rsidR="005B17E9" w:rsidRDefault="005B17E9" w:rsidP="005B1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John(</w:t>
      </w:r>
      <w:proofErr w:type="gramEnd"/>
      <w:r>
        <w:rPr>
          <w:rFonts w:ascii="Times New Roman" w:hAnsi="Times New Roman" w:cs="Times New Roman"/>
          <w:sz w:val="24"/>
          <w:szCs w:val="24"/>
        </w:rPr>
        <w:t>d.1389).</w:t>
      </w:r>
    </w:p>
    <w:p w:rsidR="005B17E9" w:rsidRDefault="005B17E9" w:rsidP="005B1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374C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21-79)</w:t>
      </w:r>
    </w:p>
    <w:p w:rsidR="005B17E9" w:rsidRDefault="005B17E9" w:rsidP="005B17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17E9" w:rsidRDefault="005B17E9" w:rsidP="005B17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17E9" w:rsidRPr="00075047" w:rsidRDefault="005B17E9" w:rsidP="005B1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</w:p>
    <w:p w:rsidR="00DD5B8A" w:rsidRPr="005B17E9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B1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7E9" w:rsidRDefault="005B17E9" w:rsidP="00564E3C">
      <w:pPr>
        <w:spacing w:after="0" w:line="240" w:lineRule="auto"/>
      </w:pPr>
      <w:r>
        <w:separator/>
      </w:r>
    </w:p>
  </w:endnote>
  <w:endnote w:type="continuationSeparator" w:id="0">
    <w:p w:rsidR="005B17E9" w:rsidRDefault="005B17E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B17E9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7E9" w:rsidRDefault="005B17E9" w:rsidP="00564E3C">
      <w:pPr>
        <w:spacing w:after="0" w:line="240" w:lineRule="auto"/>
      </w:pPr>
      <w:r>
        <w:separator/>
      </w:r>
    </w:p>
  </w:footnote>
  <w:footnote w:type="continuationSeparator" w:id="0">
    <w:p w:rsidR="005B17E9" w:rsidRDefault="005B17E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7E9"/>
    <w:rsid w:val="00372DC6"/>
    <w:rsid w:val="00564E3C"/>
    <w:rsid w:val="005B17E9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A40E8"/>
  <w15:chartTrackingRefBased/>
  <w15:docId w15:val="{812928C2-B8B8-4B9B-BD2D-9A4547ABA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B17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2015-10-30T21:23:00Z</dcterms:created>
  <dcterms:modified xsi:type="dcterms:W3CDTF">2015-10-30T21:25:00Z</dcterms:modified>
</cp:coreProperties>
</file>